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9677E3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AE3671">
                                  <w:rPr>
                                    <w:rStyle w:val="Style2"/>
                                  </w:rPr>
                                  <w:t>-0016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37" o:spid="_x0000_s1028" style="position:absolute;left:12940;top:673;width:2413;height:710" coordorigin="9151,825" coordsize="2009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E05CE0" w:rsidRPr="00535962" w:rsidRDefault="009677E3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E3A45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3E3A45">
                            <w:rPr>
                              <w:rStyle w:val="Style2"/>
                            </w:rPr>
                            <w:t>M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3E3A45">
                            <w:rPr>
                              <w:rStyle w:val="Style2"/>
                            </w:rPr>
                            <w:t>2</w:t>
                          </w:r>
                          <w:r w:rsidR="00AE3671">
                            <w:rPr>
                              <w:rStyle w:val="Style2"/>
                            </w:rPr>
                            <w:t>-0016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E36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AE36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9677E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677E3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3D1AA07" wp14:editId="1D747FD9">
                                      <wp:extent cx="878896" cy="590550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81776" cy="5924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9677E3">
                          <w:pPr>
                            <w:rPr>
                              <w:lang w:val="en-US"/>
                            </w:rPr>
                          </w:pPr>
                          <w:r w:rsidRPr="009677E3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3D1AA07" wp14:editId="1D747FD9">
                                <wp:extent cx="878896" cy="590550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1776" cy="592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215265</wp:posOffset>
                </wp:positionV>
                <wp:extent cx="367665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E3671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B160F0"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89.25pt;margin-top:16.95pt;width:289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" stroked="f">
                <v:textbox>
                  <w:txbxContent>
                    <w:p w:rsidR="002E1412" w:rsidRPr="002E1412" w:rsidRDefault="00AE367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B160F0"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="00C97D14"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lastRenderedPageBreak/>
        <w:t>______________________________________________</w:t>
      </w:r>
      <w:r w:rsidR="00E05CE0" w:rsidRPr="000351EB">
        <w:rPr>
          <w:sz w:val="22"/>
          <w:szCs w:val="22"/>
        </w:rPr>
        <w:t>___________</w:t>
      </w:r>
      <w:r w:rsidR="00C97D14">
        <w:t>_______________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367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367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E367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E367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852CD"/>
    <w:rsid w:val="002E1412"/>
    <w:rsid w:val="002E6B9A"/>
    <w:rsid w:val="00310633"/>
    <w:rsid w:val="00314023"/>
    <w:rsid w:val="00393EFC"/>
    <w:rsid w:val="003E3A45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40C4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7D49FA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677E3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AE3671"/>
    <w:rsid w:val="00AE4073"/>
    <w:rsid w:val="00B160F0"/>
    <w:rsid w:val="00B227FF"/>
    <w:rsid w:val="00B32108"/>
    <w:rsid w:val="00B62EEF"/>
    <w:rsid w:val="00B74662"/>
    <w:rsid w:val="00B862A4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97D14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7585"/>
    <o:shapelayout v:ext="edit">
      <o:idmap v:ext="edit" data="1"/>
    </o:shapelayout>
  </w:shapeDefaults>
  <w:decimalSymbol w:val="."/>
  <w:listSeparator w:val=";"/>
  <w14:docId w14:val="4376CE32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B0FB-3DEC-4A57-A63C-11DB5609B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439</Words>
  <Characters>2419</Characters>
  <Application>Microsoft Office Word</Application>
  <DocSecurity>4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2</cp:revision>
  <cp:lastPrinted>2020-07-06T14:56:00Z</cp:lastPrinted>
  <dcterms:created xsi:type="dcterms:W3CDTF">2022-05-27T18:07:00Z</dcterms:created>
  <dcterms:modified xsi:type="dcterms:W3CDTF">2022-05-27T18:07:00Z</dcterms:modified>
</cp:coreProperties>
</file>